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77FB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RAMYS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65BC9EFD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02C42B4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D07B15C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Surrey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2BD236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against the rebels in Wales and for the army going to Aquitaine.</w:t>
      </w:r>
    </w:p>
    <w:p w14:paraId="5B2C5FDF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p.318)</w:t>
      </w:r>
    </w:p>
    <w:p w14:paraId="5066CA66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26F8379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B137952" w14:textId="77777777" w:rsidR="00050398" w:rsidRDefault="00050398" w:rsidP="0005039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July 2021</w:t>
      </w:r>
    </w:p>
    <w:p w14:paraId="19145B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C45BE" w14:textId="77777777" w:rsidR="00050398" w:rsidRDefault="00050398" w:rsidP="009139A6">
      <w:r>
        <w:separator/>
      </w:r>
    </w:p>
  </w:endnote>
  <w:endnote w:type="continuationSeparator" w:id="0">
    <w:p w14:paraId="335932C9" w14:textId="77777777" w:rsidR="00050398" w:rsidRDefault="000503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86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D92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822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B11B1" w14:textId="77777777" w:rsidR="00050398" w:rsidRDefault="00050398" w:rsidP="009139A6">
      <w:r>
        <w:separator/>
      </w:r>
    </w:p>
  </w:footnote>
  <w:footnote w:type="continuationSeparator" w:id="0">
    <w:p w14:paraId="15C9D330" w14:textId="77777777" w:rsidR="00050398" w:rsidRDefault="000503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BD2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02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DE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398"/>
    <w:rsid w:val="0005039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3234F"/>
  <w15:chartTrackingRefBased/>
  <w15:docId w15:val="{C0FD1E52-6413-4625-83AB-513DA884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2021-08-11T20:36:00Z</dcterms:created>
  <dcterms:modified xsi:type="dcterms:W3CDTF">2021-08-11T20:36:00Z</dcterms:modified>
</cp:coreProperties>
</file>